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76" w:rsidRDefault="00811276" w:rsidP="00811276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811276" w:rsidRDefault="00811276" w:rsidP="00811276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CONTRATACIÓN E CONTROL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PS.C02.00.004.15770.018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CONTRATACIÓN ADMINISTRATIVA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CON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PS.C02.00.004.15770.019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CONTRATACIÓN ADMINISTRATIVA 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CON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PS.C02.00.004.15770.040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CONTRATACIÓN E CONTROL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CON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AUTORIZACIÓN E INSPECCIÓN DE SERVIZOS SOCIAIS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PS.C02.00.005.15770.029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PS.C02.00.005.15770.037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PROXECTOS E INFORMES TÉCNICOS SECTORIAIS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PS.C02.00.006.15770.001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SUBDIR. XERAL PROXECTOS E INFORM. TÉCN. SECTORIAIS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24.547,18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VALORACIÓN DA DEPENDENCIA E DA DISCAPACIDADE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VALORACIÓN DA DEPENDENCIA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PS.C02.00.007.15770.025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VALORACIÓN DA DISCAPACIDADE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A15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2"/>
        </w:rPr>
      </w:pPr>
    </w:p>
    <w:p w:rsidR="00811276" w:rsidRDefault="00811276" w:rsidP="00811276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XUVENTUDE, PARTICIPACIÓN E VOLUNTARIADO</w:t>
      </w:r>
    </w:p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D. X. DE XUVENTUDE, PARTICIPACIÓN E VOLUNTARIADO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PS.C07.00.000.15770.080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DE XESTIÓN E COORDINACIÓN ADMTVA.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ECO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640</w:t>
            </w: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2"/>
        </w:rPr>
      </w:pPr>
    </w:p>
    <w:p w:rsidR="00811276" w:rsidRDefault="00811276" w:rsidP="00811276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(BURELA)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PS.C99.40.801.27085.185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PS.C99.40.801.27085.186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CENTRO SOCIOCOMUNITARIO (PONTEVEDRA)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PS.C99.40.601.36001.010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(MARÍN)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PS.C99.40.801.36260.073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8.351,56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CASA DA XUVENTUDE DE TUI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CASA DA XUVENTUDE DE VILAGARCÍA DE AROUSA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</w:t>
            </w: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AS MARIÑAS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TR.C99.40.401.15001.012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O VENTORRILLO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TR.C99.40.403.15001.015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PARADAI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TR.C99.40.402.27001.016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Nª Sª PURIFICACIÓN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TR.C99.40.401.27190.013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CELEIRO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TR.C99.40.401.27650.015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ANTELA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TR.C99.40.402.32001.023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O TOXO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TR.C99.40.402.36001.014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MARÍN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TR.C99.40.401.36260.014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TR.C99.40.401.36260.032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REDONDELA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TR.C99.40.401.36440.011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BOUZAS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TR.C99.40.401.36560.014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CABRAL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TR.C99.40.402.36560.010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RELFAS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TR.C99.40.404.36560.014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11276" w:rsidRDefault="00811276" w:rsidP="00811276">
      <w:pPr>
        <w:rPr>
          <w:sz w:val="8"/>
        </w:rPr>
      </w:pPr>
    </w:p>
    <w:p w:rsidR="00811276" w:rsidRDefault="00811276" w:rsidP="00811276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COMPLEXO ADMINISTRATIVO DE VIGO</w:t>
      </w:r>
    </w:p>
    <w:p w:rsidR="00811276" w:rsidRDefault="00811276" w:rsidP="00811276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811276" w:rsidTr="009C0F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TR.C99.40.405.36560.011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811276" w:rsidRDefault="00811276" w:rsidP="009C0F02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  <w:p w:rsidR="00811276" w:rsidRDefault="00811276" w:rsidP="009C0F02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EB41EB" w:rsidRDefault="00EB41EB">
      <w:pPr>
        <w:pStyle w:val="Encabezado"/>
        <w:tabs>
          <w:tab w:val="clear" w:pos="4252"/>
          <w:tab w:val="clear" w:pos="8504"/>
        </w:tabs>
        <w:sectPr w:rsidR="00EB41EB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FORMAS DE PROVISIÓN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341</w:t>
      </w:r>
      <w:r>
        <w:tab/>
        <w:t>CURSO DE INSPECCIÓN DE SERVIZOS SOCIAIS (MÉRITO).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EB41EB" w:rsidRDefault="00EB41EB" w:rsidP="00EB41EB">
      <w:pPr>
        <w:pStyle w:val="Encabezado"/>
        <w:tabs>
          <w:tab w:val="clear" w:pos="4252"/>
          <w:tab w:val="clear" w:pos="8504"/>
        </w:tabs>
        <w:ind w:left="1418" w:hanging="709"/>
      </w:pPr>
      <w:r>
        <w:t>A15</w:t>
      </w:r>
      <w:r>
        <w:tab/>
        <w:t>ADSCRICIÓN INDISTINTA A FUNCIONARIOS DA XUNTA DE GALICIA, ESTADO E CC.AA. E PERSOAL ESTATUTARIO DO SERGAS E PERSOAL LABORAL DA XUNTA DE GALICIA.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EB41EB" w:rsidRDefault="00EB41E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CON</w:t>
      </w:r>
      <w:r>
        <w:tab/>
        <w:t>CONTRATACIÓN</w:t>
      </w:r>
    </w:p>
    <w:p w:rsidR="00EB41EB" w:rsidRDefault="00EB41EB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DE4FF0" w:rsidRDefault="00EB41EB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sectPr w:rsidR="00DE4FF0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EB" w:rsidRDefault="00EB41EB">
      <w:pPr>
        <w:pStyle w:val="Encabezado"/>
      </w:pPr>
      <w:r>
        <w:separator/>
      </w:r>
    </w:p>
  </w:endnote>
  <w:endnote w:type="continuationSeparator" w:id="0">
    <w:p w:rsidR="00EB41EB" w:rsidRDefault="00EB41EB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11276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11276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EB" w:rsidRDefault="00EB41EB">
      <w:pPr>
        <w:pStyle w:val="Encabezado"/>
      </w:pPr>
      <w:r>
        <w:separator/>
      </w:r>
    </w:p>
  </w:footnote>
  <w:footnote w:type="continuationSeparator" w:id="0">
    <w:p w:rsidR="00EB41EB" w:rsidRDefault="00EB41EB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EB41EB">
    <w:pPr>
      <w:pStyle w:val="Encabezado"/>
      <w:ind w:right="84"/>
      <w:jc w:val="right"/>
      <w:rPr>
        <w:b/>
      </w:rPr>
    </w:pPr>
    <w:r>
      <w:rPr>
        <w:b/>
      </w:rPr>
      <w:t>23/01/2024</w:t>
    </w:r>
  </w:p>
  <w:p w:rsidR="00137084" w:rsidRDefault="00EB41EB">
    <w:pPr>
      <w:pStyle w:val="Encabezado"/>
      <w:rPr>
        <w:b/>
        <w:u w:val="double"/>
      </w:rPr>
    </w:pPr>
    <w:r w:rsidRPr="00EB41EB">
      <w:rPr>
        <w:b/>
        <w:u w:val="double"/>
      </w:rPr>
      <w:t>CONSELLERÍA DE POLÍTICA SOCIAL E XUVENTUDE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EB41EB">
    <w:pPr>
      <w:pStyle w:val="Encabezado"/>
      <w:ind w:right="84"/>
      <w:jc w:val="center"/>
      <w:rPr>
        <w:b/>
        <w:sz w:val="24"/>
      </w:rPr>
    </w:pPr>
    <w:r w:rsidRPr="00EB41EB">
      <w:rPr>
        <w:b/>
        <w:sz w:val="24"/>
      </w:rPr>
      <w:t>CONSELLERÍA DE POLÍTICA SOCIAL E XUVENTUDE</w:t>
    </w:r>
  </w:p>
  <w:p w:rsidR="00137084" w:rsidRDefault="00EB41EB">
    <w:pPr>
      <w:pStyle w:val="Encabezado"/>
      <w:ind w:right="84"/>
      <w:jc w:val="right"/>
      <w:rPr>
        <w:b/>
      </w:rPr>
    </w:pPr>
    <w:r>
      <w:rPr>
        <w:b/>
      </w:rPr>
      <w:t>23/01/2024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EB" w:rsidRDefault="00EB41EB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1EB"/>
    <w:rsid w:val="00137084"/>
    <w:rsid w:val="00811276"/>
    <w:rsid w:val="00842BA9"/>
    <w:rsid w:val="008944AC"/>
    <w:rsid w:val="00A4206C"/>
    <w:rsid w:val="00BD1C7A"/>
    <w:rsid w:val="00CF36AF"/>
    <w:rsid w:val="00DD0DF1"/>
    <w:rsid w:val="00DE4FF0"/>
    <w:rsid w:val="00E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2</TotalTime>
  <Pages>4</Pages>
  <Words>808</Words>
  <Characters>5643</Characters>
  <Application>Microsoft Office Word</Application>
  <DocSecurity>0</DocSecurity>
  <Lines>47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2</cp:revision>
  <cp:lastPrinted>1900-12-31T23:00:00Z</cp:lastPrinted>
  <dcterms:created xsi:type="dcterms:W3CDTF">2024-01-23T09:13:00Z</dcterms:created>
  <dcterms:modified xsi:type="dcterms:W3CDTF">2024-01-23T12:23:00Z</dcterms:modified>
</cp:coreProperties>
</file>